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5B779486">
                <wp:simplePos x="0" y="0"/>
                <wp:positionH relativeFrom="column">
                  <wp:posOffset>7051730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Content>
                                          <w:sdt>
                                            <w:sdtPr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22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70354924"/>
                                            </w:sdtPr>
                                            <w:sdtContent>
                                              <w:p w14:paraId="4948EC77" w14:textId="61450DB9" w:rsidR="007F17D8" w:rsidRPr="007F17D8" w:rsidRDefault="001246C8" w:rsidP="007F17D8">
                                                <w:pPr>
                                                  <w:jc w:val="center"/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</w:pPr>
                                                <w:r w:rsidRPr="001246C8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SUPBANCO-DAF-CM-2023-007</w:t>
                                                </w:r>
                                                <w:r w:rsidR="00A65892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caps/>
                                                    <w:spacing w:val="-20"/>
                                                    <w:sz w:val="22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02F215D8" w14:textId="0DA47437" w:rsidR="007A4D7F" w:rsidRPr="00535962" w:rsidRDefault="00000000" w:rsidP="007A4D7F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000000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5.2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Cb9hJ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70354924"/>
                                      </w:sdtPr>
                                      <w:sdtContent>
                                        <w:p w14:paraId="4948EC77" w14:textId="61450DB9" w:rsidR="007F17D8" w:rsidRPr="007F17D8" w:rsidRDefault="001246C8" w:rsidP="007F17D8">
                                          <w:pPr>
                                            <w:jc w:val="center"/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</w:pPr>
                                          <w:r w:rsidRPr="001246C8"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SUPBANCO-DAF-CM-2023-007</w:t>
                                          </w:r>
                                          <w:r w:rsidR="00A65892">
                                            <w:rPr>
                                              <w:rFonts w:ascii="Arial Bold" w:hAnsi="Arial Bold"/>
                                              <w:b/>
                                              <w:caps/>
                                              <w:spacing w:val="-20"/>
                                              <w:sz w:val="22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4</w:t>
                                          </w:r>
                                        </w:p>
                                      </w:sdtContent>
                                    </w:sdt>
                                    <w:p w14:paraId="02F215D8" w14:textId="0DA47437" w:rsidR="007A4D7F" w:rsidRPr="00535962" w:rsidRDefault="00000000" w:rsidP="007A4D7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  <w:p w14:paraId="20819490" w14:textId="1C3CA0F7" w:rsidR="00840E00" w:rsidRPr="00535962" w:rsidRDefault="00000000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43A29E22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B1AAC" w14:textId="77777777" w:rsidR="0054549A" w:rsidRDefault="0054549A" w:rsidP="001007E7">
      <w:pPr>
        <w:spacing w:after="0" w:line="240" w:lineRule="auto"/>
      </w:pPr>
      <w:r>
        <w:separator/>
      </w:r>
    </w:p>
  </w:endnote>
  <w:endnote w:type="continuationSeparator" w:id="0">
    <w:p w14:paraId="539899FE" w14:textId="77777777" w:rsidR="0054549A" w:rsidRDefault="0054549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AB662" w14:textId="77777777" w:rsidR="0054549A" w:rsidRDefault="0054549A" w:rsidP="001007E7">
      <w:pPr>
        <w:spacing w:after="0" w:line="240" w:lineRule="auto"/>
      </w:pPr>
      <w:r>
        <w:separator/>
      </w:r>
    </w:p>
  </w:footnote>
  <w:footnote w:type="continuationSeparator" w:id="0">
    <w:p w14:paraId="547B7620" w14:textId="77777777" w:rsidR="0054549A" w:rsidRDefault="0054549A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1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95F95"/>
    <w:rsid w:val="000A5DAC"/>
    <w:rsid w:val="000B3B70"/>
    <w:rsid w:val="001007E7"/>
    <w:rsid w:val="001020C0"/>
    <w:rsid w:val="00123B8D"/>
    <w:rsid w:val="001246C8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02AE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6712C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4549A"/>
    <w:rsid w:val="00551CCA"/>
    <w:rsid w:val="00585B77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17BE6"/>
    <w:rsid w:val="007372FF"/>
    <w:rsid w:val="007563D3"/>
    <w:rsid w:val="00780880"/>
    <w:rsid w:val="007A4D7F"/>
    <w:rsid w:val="007B6F6F"/>
    <w:rsid w:val="007C6F78"/>
    <w:rsid w:val="007D608F"/>
    <w:rsid w:val="007F17D8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65892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0EBF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23</cp:revision>
  <cp:lastPrinted>2011-03-04T19:05:00Z</cp:lastPrinted>
  <dcterms:created xsi:type="dcterms:W3CDTF">2014-01-02T13:42:00Z</dcterms:created>
  <dcterms:modified xsi:type="dcterms:W3CDTF">2023-11-10T18:55:00Z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2023-09-29T16:17:16Z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a34e845a-0e33-43ae-9bc1-1aef978eac99</vt:lpwstr>
  </property>
  <property fmtid="{D5CDD505-2E9C-101B-9397-08002B2CF9AE}" pid="8" name="MSIP_Label_81f5a2da-7ac4-4e60-a27b-a125ee74514f_ContentBits">
    <vt:lpwstr>0</vt:lpwstr>
  </property>
</Properties>
</file>